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8F" w:rsidRDefault="008A728F" w:rsidP="00F96068">
      <w:pPr>
        <w:spacing w:line="590" w:lineRule="exact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附件</w:t>
      </w:r>
      <w:r>
        <w:rPr>
          <w:rFonts w:ascii="黑体" w:eastAsia="黑体" w:hAnsi="宋体"/>
          <w:sz w:val="32"/>
          <w:szCs w:val="32"/>
        </w:rPr>
        <w:t>1</w:t>
      </w:r>
    </w:p>
    <w:p w:rsidR="008A728F" w:rsidRDefault="008A728F" w:rsidP="00F96068">
      <w:pPr>
        <w:jc w:val="center"/>
        <w:rPr>
          <w:rFonts w:ascii="方正大标宋简体" w:eastAsia="方正大标宋简体" w:hAnsi="华文仿宋"/>
          <w:sz w:val="44"/>
          <w:szCs w:val="44"/>
        </w:rPr>
      </w:pPr>
      <w:r>
        <w:rPr>
          <w:rFonts w:ascii="方正大标宋简体" w:eastAsia="方正大标宋简体" w:hAnsi="仿宋" w:hint="eastAsia"/>
          <w:spacing w:val="8"/>
          <w:sz w:val="44"/>
          <w:szCs w:val="44"/>
        </w:rPr>
        <w:t>洛阳市委办公室机关选聘工作人员报名表</w:t>
      </w:r>
    </w:p>
    <w:tbl>
      <w:tblPr>
        <w:tblW w:w="52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A0"/>
      </w:tblPr>
      <w:tblGrid>
        <w:gridCol w:w="901"/>
        <w:gridCol w:w="176"/>
        <w:gridCol w:w="125"/>
        <w:gridCol w:w="1160"/>
        <w:gridCol w:w="142"/>
        <w:gridCol w:w="1216"/>
        <w:gridCol w:w="146"/>
        <w:gridCol w:w="994"/>
        <w:gridCol w:w="195"/>
        <w:gridCol w:w="12"/>
        <w:gridCol w:w="807"/>
        <w:gridCol w:w="651"/>
        <w:gridCol w:w="1004"/>
        <w:gridCol w:w="361"/>
        <w:gridCol w:w="1844"/>
        <w:gridCol w:w="10"/>
      </w:tblGrid>
      <w:tr w:rsidR="008A728F" w:rsidTr="00536331">
        <w:trPr>
          <w:gridAfter w:val="1"/>
          <w:wAfter w:w="6" w:type="pct"/>
          <w:trHeight w:val="737"/>
          <w:jc w:val="center"/>
        </w:trPr>
        <w:tc>
          <w:tcPr>
            <w:tcW w:w="618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姓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名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0" w:name="xm"/>
            <w:bookmarkEnd w:id="0"/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性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别</w:t>
            </w:r>
          </w:p>
        </w:tc>
        <w:tc>
          <w:tcPr>
            <w:tcW w:w="685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bookmarkStart w:id="1" w:name="xb"/>
            <w:bookmarkEnd w:id="1"/>
          </w:p>
        </w:tc>
        <w:tc>
          <w:tcPr>
            <w:tcW w:w="754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出生年月</w:t>
            </w:r>
          </w:p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( 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岁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>)</w:t>
            </w:r>
          </w:p>
        </w:tc>
        <w:tc>
          <w:tcPr>
            <w:tcW w:w="700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2" w:name="nl"/>
            <w:bookmarkStart w:id="3" w:name="csny"/>
            <w:bookmarkEnd w:id="2"/>
            <w:bookmarkEnd w:id="3"/>
          </w:p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(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岁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)</w:t>
            </w:r>
          </w:p>
        </w:tc>
        <w:tc>
          <w:tcPr>
            <w:tcW w:w="946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  <w:t>1</w:t>
            </w: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寸照片</w:t>
            </w:r>
          </w:p>
        </w:tc>
      </w:tr>
      <w:tr w:rsidR="008A728F" w:rsidTr="00536331">
        <w:trPr>
          <w:gridAfter w:val="1"/>
          <w:wAfter w:w="6" w:type="pct"/>
          <w:trHeight w:hRule="exact" w:val="737"/>
          <w:jc w:val="center"/>
        </w:trPr>
        <w:tc>
          <w:tcPr>
            <w:tcW w:w="61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ind w:left="-204" w:firstLine="204"/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民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族</w:t>
            </w:r>
          </w:p>
        </w:tc>
        <w:tc>
          <w:tcPr>
            <w:tcW w:w="66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ind w:left="-204" w:firstLine="204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4" w:name="mz"/>
            <w:bookmarkEnd w:id="4"/>
          </w:p>
        </w:tc>
        <w:tc>
          <w:tcPr>
            <w:tcW w:w="62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ind w:left="-204" w:firstLine="204"/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籍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贯</w:t>
            </w:r>
          </w:p>
        </w:tc>
        <w:tc>
          <w:tcPr>
            <w:tcW w:w="68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ind w:left="-204" w:firstLine="204"/>
              <w:jc w:val="center"/>
              <w:rPr>
                <w:rFonts w:ascii="仿宋_GB2312" w:eastAsia="仿宋_GB2312" w:hAnsi="仿宋_GB2312" w:cs="仿宋_GB2312"/>
                <w:spacing w:val="-4"/>
                <w:sz w:val="28"/>
                <w:szCs w:val="28"/>
              </w:rPr>
            </w:pPr>
            <w:bookmarkStart w:id="5" w:name="jg"/>
            <w:bookmarkEnd w:id="5"/>
          </w:p>
        </w:tc>
        <w:tc>
          <w:tcPr>
            <w:tcW w:w="75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ind w:left="-204" w:firstLine="204"/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出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生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地</w:t>
            </w:r>
          </w:p>
        </w:tc>
        <w:tc>
          <w:tcPr>
            <w:tcW w:w="70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ind w:left="-204" w:firstLine="204"/>
              <w:jc w:val="center"/>
              <w:rPr>
                <w:rFonts w:ascii="仿宋_GB2312" w:eastAsia="仿宋_GB2312" w:hAnsi="仿宋_GB2312" w:cs="仿宋_GB2312"/>
                <w:spacing w:val="-14"/>
                <w:sz w:val="28"/>
                <w:szCs w:val="28"/>
              </w:rPr>
            </w:pPr>
            <w:bookmarkStart w:id="6" w:name="csd"/>
            <w:bookmarkEnd w:id="6"/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</w:p>
        </w:tc>
      </w:tr>
      <w:tr w:rsidR="008A728F" w:rsidTr="00536331">
        <w:trPr>
          <w:gridAfter w:val="1"/>
          <w:wAfter w:w="6" w:type="pct"/>
          <w:trHeight w:hRule="exact" w:val="737"/>
          <w:jc w:val="center"/>
        </w:trPr>
        <w:tc>
          <w:tcPr>
            <w:tcW w:w="618" w:type="pct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入党时间</w:t>
            </w:r>
          </w:p>
        </w:tc>
        <w:tc>
          <w:tcPr>
            <w:tcW w:w="66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7" w:name="rdsj"/>
            <w:bookmarkEnd w:id="7"/>
          </w:p>
        </w:tc>
        <w:tc>
          <w:tcPr>
            <w:tcW w:w="62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A728F" w:rsidRDefault="008A728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参加工作时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间</w:t>
            </w:r>
          </w:p>
        </w:tc>
        <w:tc>
          <w:tcPr>
            <w:tcW w:w="68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8" w:name="gzsj"/>
            <w:bookmarkEnd w:id="8"/>
          </w:p>
        </w:tc>
        <w:tc>
          <w:tcPr>
            <w:tcW w:w="754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pacing w:val="-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"/>
                <w:sz w:val="28"/>
                <w:szCs w:val="28"/>
              </w:rPr>
              <w:t>健康状况</w:t>
            </w:r>
          </w:p>
        </w:tc>
        <w:tc>
          <w:tcPr>
            <w:tcW w:w="700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9" w:name="jkzk"/>
            <w:bookmarkEnd w:id="9"/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</w:p>
        </w:tc>
      </w:tr>
      <w:tr w:rsidR="008A728F" w:rsidTr="00536331">
        <w:trPr>
          <w:gridAfter w:val="1"/>
          <w:wAfter w:w="6" w:type="pct"/>
          <w:trHeight w:hRule="exact" w:val="737"/>
          <w:jc w:val="center"/>
        </w:trPr>
        <w:tc>
          <w:tcPr>
            <w:tcW w:w="618" w:type="pct"/>
            <w:gridSpan w:val="3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学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历</w:t>
            </w:r>
          </w:p>
          <w:p w:rsidR="008A728F" w:rsidRDefault="008A728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学</w:t>
            </w:r>
            <w:r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pacing w:val="-20"/>
                <w:sz w:val="28"/>
                <w:szCs w:val="28"/>
              </w:rPr>
              <w:t>位</w:t>
            </w:r>
          </w:p>
        </w:tc>
        <w:tc>
          <w:tcPr>
            <w:tcW w:w="668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360" w:lineRule="exact"/>
              <w:ind w:left="-57" w:right="-57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全日制</w:t>
            </w:r>
          </w:p>
          <w:p w:rsidR="008A728F" w:rsidRDefault="008A728F">
            <w:pPr>
              <w:spacing w:line="360" w:lineRule="exact"/>
              <w:ind w:left="-57" w:right="-57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育</w:t>
            </w:r>
          </w:p>
        </w:tc>
        <w:tc>
          <w:tcPr>
            <w:tcW w:w="1315" w:type="pct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10" w:name="xl"/>
            <w:bookmarkEnd w:id="10"/>
          </w:p>
        </w:tc>
        <w:tc>
          <w:tcPr>
            <w:tcW w:w="748" w:type="pct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360" w:lineRule="exact"/>
              <w:ind w:left="-57" w:right="-57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毕业院校</w:t>
            </w:r>
          </w:p>
          <w:p w:rsidR="008A728F" w:rsidRDefault="008A728F">
            <w:pPr>
              <w:spacing w:line="360" w:lineRule="exact"/>
              <w:ind w:left="-57" w:right="-57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系及专业</w:t>
            </w:r>
          </w:p>
        </w:tc>
        <w:tc>
          <w:tcPr>
            <w:tcW w:w="1645" w:type="pct"/>
            <w:gridSpan w:val="3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11" w:name="byxxjzy"/>
            <w:bookmarkEnd w:id="11"/>
          </w:p>
        </w:tc>
      </w:tr>
      <w:tr w:rsidR="008A728F" w:rsidTr="00F96068">
        <w:trPr>
          <w:gridAfter w:val="1"/>
          <w:wAfter w:w="6" w:type="pct"/>
          <w:trHeight w:hRule="exact" w:val="737"/>
          <w:jc w:val="center"/>
        </w:trPr>
        <w:tc>
          <w:tcPr>
            <w:tcW w:w="0" w:type="auto"/>
            <w:gridSpan w:val="3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rFonts w:ascii="仿宋_GB2312" w:eastAsia="仿宋_GB2312" w:hAnsi="仿宋_GB2312" w:cs="仿宋_GB2312"/>
                <w:spacing w:val="-20"/>
                <w:sz w:val="28"/>
                <w:szCs w:val="28"/>
              </w:rPr>
            </w:pPr>
          </w:p>
        </w:tc>
        <w:tc>
          <w:tcPr>
            <w:tcW w:w="66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在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</w:t>
            </w:r>
          </w:p>
          <w:p w:rsidR="008A728F" w:rsidRDefault="008A728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教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育</w:t>
            </w:r>
          </w:p>
        </w:tc>
        <w:tc>
          <w:tcPr>
            <w:tcW w:w="1315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12" w:name="zzxl"/>
            <w:bookmarkEnd w:id="12"/>
          </w:p>
        </w:tc>
        <w:tc>
          <w:tcPr>
            <w:tcW w:w="74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360" w:lineRule="exact"/>
              <w:ind w:left="-57" w:right="-57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毕业院校系及专业</w:t>
            </w:r>
          </w:p>
        </w:tc>
        <w:tc>
          <w:tcPr>
            <w:tcW w:w="164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13" w:name="zzbyxxjzy"/>
            <w:bookmarkEnd w:id="13"/>
          </w:p>
        </w:tc>
      </w:tr>
      <w:tr w:rsidR="008A728F" w:rsidTr="00536331">
        <w:trPr>
          <w:trHeight w:hRule="exact" w:val="737"/>
          <w:jc w:val="center"/>
        </w:trPr>
        <w:tc>
          <w:tcPr>
            <w:tcW w:w="1285" w:type="pct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工作单位及职务</w:t>
            </w:r>
          </w:p>
        </w:tc>
        <w:tc>
          <w:tcPr>
            <w:tcW w:w="1729" w:type="pct"/>
            <w:gridSpan w:val="6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14" w:name="xrzw"/>
            <w:bookmarkEnd w:id="14"/>
          </w:p>
        </w:tc>
        <w:tc>
          <w:tcPr>
            <w:tcW w:w="849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个人身份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/</w:t>
            </w:r>
            <w:bookmarkStart w:id="15" w:name="_GoBack"/>
            <w:bookmarkEnd w:id="15"/>
          </w:p>
          <w:p w:rsidR="008A728F" w:rsidRDefault="008A728F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登记时间</w:t>
            </w:r>
          </w:p>
        </w:tc>
        <w:tc>
          <w:tcPr>
            <w:tcW w:w="1136" w:type="pct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spacing w:line="2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536331">
        <w:trPr>
          <w:trHeight w:hRule="exact" w:val="737"/>
          <w:jc w:val="center"/>
        </w:trPr>
        <w:tc>
          <w:tcPr>
            <w:tcW w:w="12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bookmarkStart w:id="16" w:name="jl"/>
            <w:bookmarkEnd w:id="16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身份证号</w:t>
            </w:r>
          </w:p>
        </w:tc>
        <w:tc>
          <w:tcPr>
            <w:tcW w:w="172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ind w:right="11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ind w:right="-125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11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spacing w:line="280" w:lineRule="exact"/>
              <w:ind w:right="11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536331">
        <w:trPr>
          <w:trHeight w:hRule="exact" w:val="737"/>
          <w:jc w:val="center"/>
        </w:trPr>
        <w:tc>
          <w:tcPr>
            <w:tcW w:w="12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报考岗位</w:t>
            </w:r>
          </w:p>
        </w:tc>
        <w:tc>
          <w:tcPr>
            <w:tcW w:w="3715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28F" w:rsidRDefault="008A728F">
            <w:pPr>
              <w:ind w:right="113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F96068">
        <w:trPr>
          <w:trHeight w:hRule="exact" w:val="3912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学</w:t>
            </w:r>
          </w:p>
          <w:p w:rsidR="008A728F" w:rsidRDefault="008A728F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习</w:t>
            </w:r>
          </w:p>
          <w:p w:rsidR="008A728F" w:rsidRDefault="008A728F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及</w:t>
            </w:r>
          </w:p>
          <w:p w:rsidR="008A728F" w:rsidRDefault="008A728F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工</w:t>
            </w:r>
          </w:p>
          <w:p w:rsidR="008A728F" w:rsidRDefault="008A728F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作</w:t>
            </w:r>
          </w:p>
          <w:p w:rsidR="008A728F" w:rsidRDefault="008A728F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简</w:t>
            </w:r>
          </w:p>
          <w:p w:rsidR="008A728F" w:rsidRDefault="008A728F">
            <w:pPr>
              <w:spacing w:line="54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历</w:t>
            </w:r>
          </w:p>
        </w:tc>
        <w:tc>
          <w:tcPr>
            <w:tcW w:w="4537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28F" w:rsidRDefault="008A728F">
            <w:pPr>
              <w:spacing w:line="280" w:lineRule="exact"/>
              <w:ind w:left="2481" w:right="113" w:hanging="2175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F96068">
        <w:trPr>
          <w:trHeight w:hRule="exact" w:val="1286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近三年年度</w:t>
            </w:r>
          </w:p>
          <w:p w:rsidR="008A728F" w:rsidRDefault="008A728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考核</w:t>
            </w:r>
          </w:p>
          <w:p w:rsidR="008A728F" w:rsidRDefault="008A728F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pacing w:val="-30"/>
                <w:sz w:val="28"/>
                <w:szCs w:val="28"/>
              </w:rPr>
              <w:t>情况</w:t>
            </w:r>
          </w:p>
        </w:tc>
        <w:tc>
          <w:tcPr>
            <w:tcW w:w="4537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spacing w:line="400" w:lineRule="exact"/>
              <w:ind w:left="2481" w:right="113" w:hanging="2175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F96068">
        <w:trPr>
          <w:trHeight w:hRule="exact" w:val="6521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近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三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年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来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主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要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工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作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业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pacing w:val="-3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绩</w:t>
            </w:r>
          </w:p>
        </w:tc>
        <w:tc>
          <w:tcPr>
            <w:tcW w:w="4537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28F" w:rsidRDefault="008A728F">
            <w:pPr>
              <w:spacing w:line="280" w:lineRule="exact"/>
              <w:ind w:left="2481" w:right="113" w:hanging="2175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8E6AD0">
        <w:trPr>
          <w:trHeight w:hRule="exact" w:val="6724"/>
          <w:jc w:val="center"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奖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惩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情</w:t>
            </w:r>
          </w:p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况</w:t>
            </w:r>
          </w:p>
        </w:tc>
        <w:tc>
          <w:tcPr>
            <w:tcW w:w="4537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A728F" w:rsidRDefault="008A728F">
            <w:pPr>
              <w:spacing w:line="140" w:lineRule="exact"/>
              <w:rPr>
                <w:sz w:val="18"/>
              </w:rPr>
            </w:pPr>
          </w:p>
        </w:tc>
      </w:tr>
      <w:tr w:rsidR="008A728F" w:rsidTr="00536331">
        <w:trPr>
          <w:trHeight w:hRule="exact" w:val="907"/>
          <w:jc w:val="center"/>
        </w:trPr>
        <w:tc>
          <w:tcPr>
            <w:tcW w:w="4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家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庭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主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要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成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员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及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重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要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社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会</w:t>
            </w:r>
          </w:p>
          <w:p w:rsidR="008A728F" w:rsidRDefault="008A728F">
            <w:pPr>
              <w:spacing w:line="240" w:lineRule="atLeas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关</w:t>
            </w:r>
          </w:p>
          <w:p w:rsidR="008A728F" w:rsidRDefault="008A72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系</w:t>
            </w:r>
          </w:p>
          <w:p w:rsidR="008A728F" w:rsidRDefault="008A728F">
            <w:pPr>
              <w:spacing w:line="240" w:lineRule="atLeast"/>
              <w:jc w:val="center"/>
              <w:rPr>
                <w:sz w:val="18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系</w:t>
            </w:r>
          </w:p>
          <w:p w:rsidR="008A728F" w:rsidRDefault="008A728F">
            <w:pPr>
              <w:rPr>
                <w:sz w:val="18"/>
              </w:rPr>
            </w:pPr>
          </w:p>
          <w:p w:rsidR="008A728F" w:rsidRDefault="008A728F">
            <w:pPr>
              <w:rPr>
                <w:sz w:val="18"/>
              </w:rPr>
            </w:pPr>
          </w:p>
          <w:p w:rsidR="008A728F" w:rsidRDefault="008A728F">
            <w:pPr>
              <w:rPr>
                <w:sz w:val="18"/>
              </w:rPr>
            </w:pPr>
          </w:p>
          <w:p w:rsidR="008A728F" w:rsidRDefault="008A728F">
            <w:pPr>
              <w:rPr>
                <w:sz w:val="18"/>
              </w:rPr>
            </w:pPr>
          </w:p>
          <w:p w:rsidR="008A728F" w:rsidRDefault="008A728F">
            <w:pPr>
              <w:rPr>
                <w:sz w:val="18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黑体" w:eastAsia="黑体" w:hAnsi="黑体" w:cs="仿宋_GB2312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</w:rPr>
              <w:t>称谓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黑体" w:eastAsia="黑体" w:hAnsi="黑体" w:cs="仿宋_GB2312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</w:rPr>
              <w:t>姓名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黑体" w:eastAsia="黑体" w:hAnsi="黑体" w:cs="仿宋_GB2312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</w:rPr>
              <w:t>年龄</w:t>
            </w: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spacing w:line="400" w:lineRule="exact"/>
              <w:jc w:val="center"/>
              <w:rPr>
                <w:rFonts w:ascii="黑体" w:eastAsia="黑体" w:hAnsi="黑体" w:cs="仿宋_GB2312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</w:rPr>
              <w:t>政治</w:t>
            </w:r>
          </w:p>
          <w:p w:rsidR="008A728F" w:rsidRDefault="008A728F">
            <w:pPr>
              <w:spacing w:line="400" w:lineRule="exact"/>
              <w:jc w:val="center"/>
              <w:rPr>
                <w:rFonts w:ascii="黑体" w:eastAsia="黑体" w:hAnsi="黑体" w:cs="仿宋_GB2312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</w:rPr>
              <w:t>面貌</w:t>
            </w:r>
          </w:p>
        </w:tc>
        <w:tc>
          <w:tcPr>
            <w:tcW w:w="1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黑体" w:eastAsia="黑体" w:hAnsi="黑体" w:cs="仿宋_GB2312"/>
                <w:sz w:val="28"/>
                <w:szCs w:val="28"/>
              </w:rPr>
            </w:pPr>
            <w:r>
              <w:rPr>
                <w:rFonts w:ascii="黑体" w:eastAsia="黑体" w:hAnsi="黑体" w:cs="仿宋_GB2312" w:hint="eastAsia"/>
                <w:sz w:val="28"/>
                <w:szCs w:val="28"/>
              </w:rPr>
              <w:t>工作单位及职务</w:t>
            </w:r>
          </w:p>
        </w:tc>
      </w:tr>
      <w:tr w:rsidR="008A728F" w:rsidTr="00536331">
        <w:trPr>
          <w:trHeight w:hRule="exact"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配偶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536331">
        <w:trPr>
          <w:trHeight w:hRule="exact"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75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子女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536331">
        <w:trPr>
          <w:trHeight w:hRule="exact"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536331">
        <w:trPr>
          <w:trHeight w:hRule="exact"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父亲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536331">
        <w:trPr>
          <w:trHeight w:hRule="exact"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母亲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536331">
        <w:trPr>
          <w:trHeight w:hRule="exact" w:val="90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配偶父亲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8E6AD0">
        <w:trPr>
          <w:trHeight w:hRule="exact" w:val="11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28F" w:rsidRDefault="008A728F">
            <w:pPr>
              <w:widowControl/>
              <w:jc w:val="left"/>
              <w:rPr>
                <w:sz w:val="18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配偶母亲</w:t>
            </w:r>
          </w:p>
        </w:tc>
        <w:tc>
          <w:tcPr>
            <w:tcW w:w="7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5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  <w:tc>
          <w:tcPr>
            <w:tcW w:w="19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8A728F" w:rsidTr="008E6AD0">
        <w:trPr>
          <w:trHeight w:val="5756"/>
          <w:jc w:val="center"/>
        </w:trPr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家庭主要成员及重要社会关系被司法机关追究刑事责任情况</w:t>
            </w:r>
          </w:p>
        </w:tc>
        <w:tc>
          <w:tcPr>
            <w:tcW w:w="444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28F" w:rsidRDefault="008A728F">
            <w:pPr>
              <w:spacing w:line="400" w:lineRule="exact"/>
              <w:rPr>
                <w:sz w:val="18"/>
              </w:rPr>
            </w:pPr>
          </w:p>
        </w:tc>
      </w:tr>
      <w:tr w:rsidR="008A728F" w:rsidTr="00536331">
        <w:trPr>
          <w:trHeight w:val="2272"/>
          <w:jc w:val="center"/>
        </w:trPr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本人承诺</w:t>
            </w:r>
          </w:p>
        </w:tc>
        <w:tc>
          <w:tcPr>
            <w:tcW w:w="444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 w:rsidP="00577A2F">
            <w:pPr>
              <w:spacing w:line="400" w:lineRule="exact"/>
              <w:ind w:firstLineChars="200" w:firstLine="600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本人对以上内容的真实性、准确性和合法性负责，如有虚假，愿意承担责任。报考岗位为管理岗位九级职位。</w:t>
            </w:r>
          </w:p>
          <w:p w:rsidR="008A728F" w:rsidRDefault="008A728F" w:rsidP="00577A2F">
            <w:pPr>
              <w:spacing w:line="400" w:lineRule="exact"/>
              <w:ind w:firstLineChars="1550" w:firstLine="4650"/>
              <w:rPr>
                <w:rFonts w:ascii="仿宋_GB2312" w:eastAsia="仿宋_GB2312" w:hAnsi="仿宋_GB2312" w:cs="仿宋_GB2312"/>
                <w:sz w:val="30"/>
                <w:szCs w:val="30"/>
              </w:rPr>
            </w:pPr>
          </w:p>
          <w:p w:rsidR="008A728F" w:rsidRDefault="008A728F" w:rsidP="00577A2F">
            <w:pPr>
              <w:spacing w:line="400" w:lineRule="exact"/>
              <w:ind w:firstLineChars="1550" w:firstLine="4650"/>
              <w:rPr>
                <w:sz w:val="18"/>
              </w:rPr>
            </w:pP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签名：</w:t>
            </w:r>
          </w:p>
        </w:tc>
      </w:tr>
      <w:tr w:rsidR="008A728F" w:rsidTr="00536331">
        <w:trPr>
          <w:trHeight w:val="3931"/>
          <w:jc w:val="center"/>
        </w:trPr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728F" w:rsidRDefault="008A728F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华文仿宋" w:hint="eastAsia"/>
                <w:sz w:val="32"/>
                <w:szCs w:val="32"/>
              </w:rPr>
              <w:t>所在单位意见</w:t>
            </w:r>
          </w:p>
        </w:tc>
        <w:tc>
          <w:tcPr>
            <w:tcW w:w="444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28F" w:rsidRDefault="008A728F">
            <w:pPr>
              <w:spacing w:line="400" w:lineRule="exact"/>
              <w:rPr>
                <w:sz w:val="18"/>
              </w:rPr>
            </w:pPr>
          </w:p>
          <w:p w:rsidR="008A728F" w:rsidRDefault="008A728F">
            <w:pPr>
              <w:spacing w:line="400" w:lineRule="exact"/>
              <w:rPr>
                <w:sz w:val="18"/>
              </w:rPr>
            </w:pPr>
          </w:p>
          <w:p w:rsidR="008A728F" w:rsidRDefault="008A728F">
            <w:pPr>
              <w:spacing w:line="400" w:lineRule="exact"/>
              <w:rPr>
                <w:sz w:val="18"/>
              </w:rPr>
            </w:pPr>
          </w:p>
          <w:p w:rsidR="008A728F" w:rsidRDefault="008A728F">
            <w:pPr>
              <w:spacing w:line="400" w:lineRule="exact"/>
              <w:rPr>
                <w:sz w:val="18"/>
              </w:rPr>
            </w:pPr>
          </w:p>
          <w:p w:rsidR="008A728F" w:rsidRDefault="008A728F">
            <w:pPr>
              <w:spacing w:line="400" w:lineRule="exact"/>
              <w:rPr>
                <w:rFonts w:ascii="仿宋_GB2312" w:eastAsia="仿宋_GB2312" w:hAnsi="仿宋_GB2312" w:cs="仿宋_GB2312"/>
                <w:sz w:val="30"/>
                <w:szCs w:val="30"/>
              </w:rPr>
            </w:pPr>
            <w:r>
              <w:rPr>
                <w:rFonts w:ascii="仿宋_GB2312" w:eastAsia="仿宋_GB2312" w:hAnsi="仿宋_GB2312" w:cs="仿宋_GB2312"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30"/>
                <w:szCs w:val="30"/>
              </w:rPr>
              <w:t>以上信息经审核属实，同意该同志报考。</w:t>
            </w:r>
          </w:p>
          <w:p w:rsidR="008A728F" w:rsidRDefault="008A728F">
            <w:pPr>
              <w:spacing w:line="400" w:lineRule="exact"/>
              <w:rPr>
                <w:sz w:val="18"/>
              </w:rPr>
            </w:pPr>
          </w:p>
          <w:p w:rsidR="008A728F" w:rsidRDefault="008A728F">
            <w:pPr>
              <w:spacing w:line="400" w:lineRule="exact"/>
              <w:rPr>
                <w:sz w:val="18"/>
              </w:rPr>
            </w:pPr>
          </w:p>
          <w:p w:rsidR="008A728F" w:rsidRDefault="008A728F">
            <w:pPr>
              <w:spacing w:line="40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30"/>
                <w:szCs w:val="30"/>
              </w:rPr>
              <w:t>（盖章）</w:t>
            </w:r>
          </w:p>
          <w:p w:rsidR="008A728F" w:rsidRDefault="008A728F">
            <w:pPr>
              <w:spacing w:line="400" w:lineRule="exact"/>
              <w:rPr>
                <w:sz w:val="18"/>
              </w:rPr>
            </w:pPr>
            <w:r>
              <w:rPr>
                <w:rFonts w:ascii="仿宋_GB2312" w:eastAsia="仿宋_GB2312"/>
                <w:sz w:val="30"/>
                <w:szCs w:val="30"/>
              </w:rPr>
              <w:t xml:space="preserve">                                       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年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/>
                <w:sz w:val="30"/>
                <w:szCs w:val="30"/>
              </w:rPr>
              <w:t xml:space="preserve">   </w:t>
            </w:r>
            <w:r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</w:tbl>
    <w:p w:rsidR="008A728F" w:rsidRDefault="008A728F" w:rsidP="00F96068"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备注：本表一式三份。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</w:p>
    <w:p w:rsidR="008A728F" w:rsidRDefault="008A728F" w:rsidP="007F450F"/>
    <w:sectPr w:rsidR="008A728F" w:rsidSect="007F45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418" w:bottom="1134" w:left="1418" w:header="851" w:footer="153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28F" w:rsidRDefault="008A728F">
      <w:r>
        <w:separator/>
      </w:r>
    </w:p>
  </w:endnote>
  <w:endnote w:type="continuationSeparator" w:id="0">
    <w:p w:rsidR="008A728F" w:rsidRDefault="008A7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altName w:val="仿宋"/>
    <w:panose1 w:val="0201060903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F" w:rsidRDefault="008A728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F" w:rsidRDefault="008A728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F" w:rsidRDefault="008A72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28F" w:rsidRDefault="008A728F">
      <w:r>
        <w:separator/>
      </w:r>
    </w:p>
  </w:footnote>
  <w:footnote w:type="continuationSeparator" w:id="0">
    <w:p w:rsidR="008A728F" w:rsidRDefault="008A7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F" w:rsidRDefault="008A728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F" w:rsidRDefault="008A728F" w:rsidP="008E6AD0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728F" w:rsidRDefault="008A728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2D0"/>
    <w:rsid w:val="0017024D"/>
    <w:rsid w:val="00194136"/>
    <w:rsid w:val="002372D0"/>
    <w:rsid w:val="003621CD"/>
    <w:rsid w:val="00471B95"/>
    <w:rsid w:val="00536331"/>
    <w:rsid w:val="00577A2F"/>
    <w:rsid w:val="005D2D81"/>
    <w:rsid w:val="007F450F"/>
    <w:rsid w:val="008A728F"/>
    <w:rsid w:val="008B59A9"/>
    <w:rsid w:val="008E6AD0"/>
    <w:rsid w:val="00995C66"/>
    <w:rsid w:val="009F2C33"/>
    <w:rsid w:val="00D23DDF"/>
    <w:rsid w:val="00E819E0"/>
    <w:rsid w:val="00F96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068"/>
    <w:pPr>
      <w:widowControl w:val="0"/>
      <w:jc w:val="both"/>
    </w:pPr>
    <w:rPr>
      <w:rFonts w:ascii="Times New Roman" w:eastAsia="宋体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E6A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8E6A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87</Words>
  <Characters>502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1613</dc:creator>
  <cp:keywords/>
  <dc:description/>
  <cp:lastModifiedBy>PC</cp:lastModifiedBy>
  <cp:revision>3</cp:revision>
  <dcterms:created xsi:type="dcterms:W3CDTF">2017-03-07T01:06:00Z</dcterms:created>
  <dcterms:modified xsi:type="dcterms:W3CDTF">2017-03-07T01:20:00Z</dcterms:modified>
</cp:coreProperties>
</file>