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57" w:rsidRDefault="008B7B57" w:rsidP="00FB3848">
      <w:pPr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 w:rsidR="008B7B57" w:rsidRDefault="008B7B57" w:rsidP="00FB3848">
      <w:pPr>
        <w:spacing w:line="59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洛阳市委办公室机关选聘工作人员报名汇总表</w:t>
      </w:r>
    </w:p>
    <w:p w:rsidR="008B7B57" w:rsidRDefault="008B7B57" w:rsidP="00FB384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报考岗位：</w:t>
      </w:r>
      <w:r>
        <w:rPr>
          <w:rFonts w:ascii="仿宋" w:eastAsia="仿宋" w:hAnsi="仿宋"/>
          <w:sz w:val="28"/>
          <w:szCs w:val="28"/>
        </w:rPr>
        <w:t xml:space="preserve">                                </w:t>
      </w:r>
      <w:r>
        <w:rPr>
          <w:rFonts w:ascii="仿宋" w:eastAsia="仿宋" w:hAnsi="仿宋" w:hint="eastAsia"/>
          <w:sz w:val="28"/>
          <w:szCs w:val="28"/>
        </w:rPr>
        <w:t>联系人：</w:t>
      </w:r>
      <w:r>
        <w:rPr>
          <w:rFonts w:ascii="仿宋" w:eastAsia="仿宋" w:hAnsi="仿宋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联系电话：</w:t>
      </w:r>
    </w:p>
    <w:tbl>
      <w:tblPr>
        <w:tblW w:w="14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0"/>
        <w:gridCol w:w="1230"/>
        <w:gridCol w:w="848"/>
        <w:gridCol w:w="1040"/>
        <w:gridCol w:w="1418"/>
        <w:gridCol w:w="2835"/>
        <w:gridCol w:w="2545"/>
        <w:gridCol w:w="2132"/>
        <w:gridCol w:w="1082"/>
      </w:tblGrid>
      <w:tr w:rsidR="008B7B57" w:rsidTr="00FB3848">
        <w:trPr>
          <w:trHeight w:val="780"/>
        </w:trPr>
        <w:tc>
          <w:tcPr>
            <w:tcW w:w="880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230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848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040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籍贯</w:t>
            </w:r>
          </w:p>
        </w:tc>
        <w:tc>
          <w:tcPr>
            <w:tcW w:w="1418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835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工作单位及职务</w:t>
            </w:r>
          </w:p>
        </w:tc>
        <w:tc>
          <w:tcPr>
            <w:tcW w:w="2545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132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  <w:tc>
          <w:tcPr>
            <w:tcW w:w="1082" w:type="dxa"/>
            <w:vAlign w:val="center"/>
          </w:tcPr>
          <w:p w:rsidR="008B7B57" w:rsidRDefault="008B7B57" w:rsidP="00FB384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8B7B57" w:rsidTr="00FB3848">
        <w:trPr>
          <w:trHeight w:val="765"/>
        </w:trPr>
        <w:tc>
          <w:tcPr>
            <w:tcW w:w="88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B7B57" w:rsidTr="00FB3848">
        <w:trPr>
          <w:trHeight w:val="765"/>
        </w:trPr>
        <w:tc>
          <w:tcPr>
            <w:tcW w:w="88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B7B57" w:rsidTr="00FB3848">
        <w:trPr>
          <w:trHeight w:val="780"/>
        </w:trPr>
        <w:tc>
          <w:tcPr>
            <w:tcW w:w="88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B7B57" w:rsidTr="00FB3848">
        <w:trPr>
          <w:trHeight w:val="765"/>
        </w:trPr>
        <w:tc>
          <w:tcPr>
            <w:tcW w:w="88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B7B57" w:rsidTr="00FB3848">
        <w:trPr>
          <w:trHeight w:val="765"/>
        </w:trPr>
        <w:tc>
          <w:tcPr>
            <w:tcW w:w="88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4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0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2" w:type="dxa"/>
          </w:tcPr>
          <w:p w:rsidR="008B7B57" w:rsidRDefault="008B7B57" w:rsidP="00FB384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8B7B57" w:rsidRDefault="008B7B57" w:rsidP="00FB3848">
      <w:pPr>
        <w:ind w:firstLineChars="100" w:firstLine="280"/>
      </w:pPr>
      <w:r>
        <w:rPr>
          <w:rFonts w:ascii="仿宋_GB2312" w:eastAsia="仿宋_GB2312" w:hAnsi="仿宋" w:hint="eastAsia"/>
          <w:sz w:val="28"/>
          <w:szCs w:val="28"/>
        </w:rPr>
        <w:t>注：本表请用</w:t>
      </w:r>
      <w:r>
        <w:rPr>
          <w:rFonts w:ascii="仿宋_GB2312" w:eastAsia="仿宋_GB2312" w:hAnsi="仿宋"/>
          <w:sz w:val="28"/>
          <w:szCs w:val="28"/>
        </w:rPr>
        <w:t>EXCEL</w:t>
      </w:r>
      <w:r>
        <w:rPr>
          <w:rFonts w:ascii="仿宋_GB2312" w:eastAsia="仿宋_GB2312" w:hAnsi="仿宋" w:hint="eastAsia"/>
          <w:sz w:val="28"/>
          <w:szCs w:val="28"/>
        </w:rPr>
        <w:t>表格填写</w:t>
      </w:r>
    </w:p>
    <w:p w:rsidR="008B7B57" w:rsidRDefault="008B7B57" w:rsidP="00FB3848"/>
    <w:p w:rsidR="008B7B57" w:rsidRDefault="008B7B57" w:rsidP="00FB3848"/>
    <w:p w:rsidR="008B7B57" w:rsidRDefault="008B7B57"/>
    <w:sectPr w:rsidR="008B7B57" w:rsidSect="00FB3848">
      <w:pgSz w:w="16838" w:h="11906" w:orient="landscape"/>
      <w:pgMar w:top="1418" w:right="1701" w:bottom="1418" w:left="1134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B57" w:rsidRDefault="008B7B57">
      <w:r>
        <w:separator/>
      </w:r>
    </w:p>
  </w:endnote>
  <w:endnote w:type="continuationSeparator" w:id="0">
    <w:p w:rsidR="008B7B57" w:rsidRDefault="008B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SimSun-ExtB"/>
    <w:panose1 w:val="02010601030101010101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B57" w:rsidRDefault="008B7B57">
      <w:r>
        <w:separator/>
      </w:r>
    </w:p>
  </w:footnote>
  <w:footnote w:type="continuationSeparator" w:id="0">
    <w:p w:rsidR="008B7B57" w:rsidRDefault="008B7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848"/>
    <w:rsid w:val="00555149"/>
    <w:rsid w:val="008B7B57"/>
    <w:rsid w:val="00FB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84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30</Words>
  <Characters>173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PC</dc:creator>
  <cp:keywords/>
  <dc:description/>
  <cp:lastModifiedBy>PC</cp:lastModifiedBy>
  <cp:revision>2</cp:revision>
  <dcterms:created xsi:type="dcterms:W3CDTF">2017-03-07T01:20:00Z</dcterms:created>
  <dcterms:modified xsi:type="dcterms:W3CDTF">2017-03-07T01:20:00Z</dcterms:modified>
</cp:coreProperties>
</file>